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4F825" w14:textId="2B7ACC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7BB">
        <w:fldChar w:fldCharType="begin"/>
      </w:r>
      <w:r w:rsidR="008A27BB">
        <w:instrText xml:space="preserve"> DOCPROPERTY  TSG/WGRef  \* MERGEFORMAT </w:instrText>
      </w:r>
      <w:r w:rsidR="008A27BB">
        <w:fldChar w:fldCharType="separate"/>
      </w:r>
      <w:r w:rsidR="008A27BB" w:rsidRPr="008A27BB">
        <w:rPr>
          <w:b/>
          <w:noProof/>
          <w:sz w:val="24"/>
        </w:rPr>
        <w:t>SA5</w:t>
      </w:r>
      <w:r w:rsidR="008A27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7BB">
        <w:fldChar w:fldCharType="begin"/>
      </w:r>
      <w:r w:rsidR="008A27BB">
        <w:instrText xml:space="preserve"> DOCPROPERTY  MtgSeq  \* MERGEFORMAT </w:instrText>
      </w:r>
      <w:r w:rsidR="008A27BB">
        <w:fldChar w:fldCharType="separate"/>
      </w:r>
      <w:r w:rsidR="008A27BB" w:rsidRPr="008A27BB">
        <w:rPr>
          <w:b/>
          <w:noProof/>
          <w:sz w:val="24"/>
        </w:rPr>
        <w:t>126</w:t>
      </w:r>
      <w:r w:rsidR="008A27BB">
        <w:rPr>
          <w:b/>
          <w:noProof/>
          <w:sz w:val="24"/>
        </w:rPr>
        <w:fldChar w:fldCharType="end"/>
      </w:r>
      <w:r w:rsidR="00912C17">
        <w:fldChar w:fldCharType="begin"/>
      </w:r>
      <w:r w:rsidR="00912C17">
        <w:instrText xml:space="preserve"> DOCPROPERTY  MtgTitle  \* MERGEFORMAT </w:instrText>
      </w:r>
      <w:r w:rsidR="00912C17">
        <w:fldChar w:fldCharType="end"/>
      </w:r>
      <w:r>
        <w:rPr>
          <w:b/>
          <w:i/>
          <w:noProof/>
          <w:sz w:val="28"/>
        </w:rPr>
        <w:tab/>
      </w:r>
      <w:r w:rsidR="008A27BB">
        <w:fldChar w:fldCharType="begin"/>
      </w:r>
      <w:r w:rsidR="008A27BB">
        <w:instrText xml:space="preserve"> DOCPROPERTY  Tdoc#  \* MERGEFORMAT </w:instrText>
      </w:r>
      <w:r w:rsidR="008A27BB">
        <w:fldChar w:fldCharType="separate"/>
      </w:r>
      <w:r w:rsidR="008A27BB" w:rsidRPr="008A27BB">
        <w:rPr>
          <w:b/>
          <w:i/>
          <w:noProof/>
          <w:sz w:val="28"/>
        </w:rPr>
        <w:t>S5-195795</w:t>
      </w:r>
      <w:r w:rsidR="008A27BB">
        <w:rPr>
          <w:b/>
          <w:i/>
          <w:noProof/>
          <w:sz w:val="28"/>
        </w:rPr>
        <w:fldChar w:fldCharType="end"/>
      </w:r>
    </w:p>
    <w:p w14:paraId="56707A48" w14:textId="159C4A87" w:rsidR="001E41F3" w:rsidRDefault="008A27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8A27BB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8A27BB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8A27BB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8A27BB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C86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0A0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70E7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B6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C3BE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5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E44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667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F3A94" w14:textId="6A16AC3C" w:rsidR="001E41F3" w:rsidRPr="00410371" w:rsidRDefault="008A27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8A27BB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C6EE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DCBDC" w14:textId="11CC4C15" w:rsidR="001E41F3" w:rsidRPr="00410371" w:rsidRDefault="008A27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A27BB">
              <w:rPr>
                <w:b/>
                <w:noProof/>
                <w:sz w:val="28"/>
              </w:rPr>
              <w:t>0727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297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C4E19" w14:textId="4B61576C" w:rsidR="001E41F3" w:rsidRPr="00410371" w:rsidRDefault="008A27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A27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8CE2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97AE0" w14:textId="3BB0E685" w:rsidR="001E41F3" w:rsidRPr="00410371" w:rsidRDefault="008A2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8A27BB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BB6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631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8AA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56E3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E06386" w14:textId="65698DA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095E5D" w14:textId="77777777" w:rsidTr="00547111">
        <w:tc>
          <w:tcPr>
            <w:tcW w:w="9641" w:type="dxa"/>
            <w:gridSpan w:val="9"/>
          </w:tcPr>
          <w:p w14:paraId="2B5F7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75D9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4BE2B9" w14:textId="77777777" w:rsidTr="00A7671C">
        <w:tc>
          <w:tcPr>
            <w:tcW w:w="2835" w:type="dxa"/>
          </w:tcPr>
          <w:p w14:paraId="4626A4F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92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F7D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E22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D32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400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EF1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F8A9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2B58F" w14:textId="4E187ABD" w:rsidR="00F25D98" w:rsidRDefault="00B83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45C0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50BCA0" w14:textId="77777777" w:rsidTr="00547111">
        <w:tc>
          <w:tcPr>
            <w:tcW w:w="9640" w:type="dxa"/>
            <w:gridSpan w:val="11"/>
          </w:tcPr>
          <w:p w14:paraId="75008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718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11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1AA81" w14:textId="084F6B32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27BB">
              <w:t xml:space="preserve">Correction of </w:t>
            </w:r>
            <w:proofErr w:type="spellStart"/>
            <w:r w:rsidR="008A27BB">
              <w:t>NetworkFunctionInformation</w:t>
            </w:r>
            <w:proofErr w:type="spellEnd"/>
            <w:r>
              <w:fldChar w:fldCharType="end"/>
            </w:r>
          </w:p>
        </w:tc>
      </w:tr>
      <w:tr w:rsidR="001E41F3" w14:paraId="0CFEA3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4F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8E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0B5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47B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9C01" w14:textId="6FA223A9" w:rsidR="001E41F3" w:rsidRDefault="00912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27BB">
                <w:rPr>
                  <w:noProof/>
                </w:rPr>
                <w:t>Ericsson</w:t>
              </w:r>
            </w:fldSimple>
          </w:p>
        </w:tc>
      </w:tr>
      <w:tr w:rsidR="001E41F3" w14:paraId="31E371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9C8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89C5D" w14:textId="1BF44A75" w:rsidR="001E41F3" w:rsidRDefault="00912C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A27BB">
                <w:t>S5</w:t>
              </w:r>
            </w:fldSimple>
            <w:bookmarkStart w:id="1" w:name="_GoBack"/>
            <w:bookmarkEnd w:id="1"/>
          </w:p>
        </w:tc>
      </w:tr>
      <w:tr w:rsidR="001E41F3" w14:paraId="3A65A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7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57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53C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AC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C7477" w14:textId="7745C1FF" w:rsidR="001E41F3" w:rsidRDefault="008A2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1CB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7B2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79394" w14:textId="3A18DBEC" w:rsidR="001E41F3" w:rsidRDefault="008A2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01B8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269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65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99E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62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E1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10D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E7C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8F82D4" w14:textId="7D0A0958" w:rsidR="001E41F3" w:rsidRDefault="008A2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8A27B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AF0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BB7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842A2" w14:textId="201AEEBE" w:rsidR="001E41F3" w:rsidRDefault="008A2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329B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46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3BA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97A48F" w14:textId="4445A0E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90E1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95222" w14:textId="77777777" w:rsidTr="00547111">
        <w:tc>
          <w:tcPr>
            <w:tcW w:w="1843" w:type="dxa"/>
          </w:tcPr>
          <w:p w14:paraId="298C5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E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698B94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0AF87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AAB54" w14:textId="1C876BC0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>According to TS 32.290 only one of the NF Name or Address is required.</w:t>
            </w:r>
          </w:p>
        </w:tc>
      </w:tr>
      <w:tr w:rsidR="001F022E" w14:paraId="4AA9F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93E4B" w14:textId="77777777" w:rsidR="001F022E" w:rsidRDefault="001F022E" w:rsidP="001F0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57" w14:textId="77777777" w:rsidR="001F022E" w:rsidRDefault="001F022E" w:rsidP="001F0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64662D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F5F00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C744B" w14:textId="123D7441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 xml:space="preserve">The networkFunctionIPv6Address and </w:t>
            </w:r>
            <w:proofErr w:type="spellStart"/>
            <w:r w:rsidRPr="00BC0654">
              <w:t>networkFunctionFQDN</w:t>
            </w:r>
            <w:proofErr w:type="spellEnd"/>
            <w:r w:rsidRPr="00BC0654">
              <w:t xml:space="preserve"> </w:t>
            </w:r>
            <w:r>
              <w:t>is changed to</w:t>
            </w:r>
            <w:r w:rsidRPr="00BC0654">
              <w:t xml:space="preserve"> </w:t>
            </w:r>
            <w:r>
              <w:t>optional</w:t>
            </w:r>
            <w:r w:rsidRPr="00BC0654">
              <w:t xml:space="preserve"> in </w:t>
            </w:r>
            <w:proofErr w:type="spellStart"/>
            <w:r w:rsidRPr="00BC0654">
              <w:t>NetworkFunctionInformation</w:t>
            </w:r>
            <w:proofErr w:type="spellEnd"/>
          </w:p>
        </w:tc>
      </w:tr>
      <w:tr w:rsidR="001F022E" w14:paraId="069DE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A476" w14:textId="77777777" w:rsidR="001F022E" w:rsidRDefault="001F022E" w:rsidP="001F0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61343" w14:textId="77777777" w:rsidR="001F022E" w:rsidRDefault="001F022E" w:rsidP="001F0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2E" w14:paraId="4D5491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599C3" w14:textId="77777777" w:rsidR="001F022E" w:rsidRDefault="001F022E" w:rsidP="001F0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B997" w14:textId="5AA18A5F" w:rsidR="001F022E" w:rsidRDefault="001F022E" w:rsidP="001F022E">
            <w:pPr>
              <w:pStyle w:val="CRCoverPage"/>
              <w:spacing w:after="0"/>
              <w:ind w:left="100"/>
              <w:rPr>
                <w:noProof/>
              </w:rPr>
            </w:pPr>
            <w:r w:rsidRPr="00BC0654">
              <w:t>Inconsistency between specifications may lead to inconsistent behaviour in the implementation.</w:t>
            </w:r>
          </w:p>
        </w:tc>
      </w:tr>
      <w:tr w:rsidR="001E41F3" w14:paraId="682DE759" w14:textId="77777777" w:rsidTr="00547111">
        <w:tc>
          <w:tcPr>
            <w:tcW w:w="2694" w:type="dxa"/>
            <w:gridSpan w:val="2"/>
          </w:tcPr>
          <w:p w14:paraId="40504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9E2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091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11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AB2F7" w14:textId="60DD28A2" w:rsidR="001E41F3" w:rsidRDefault="001F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6A1E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EE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F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3E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7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B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D7A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45DE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580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793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12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33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397C8" w14:textId="1C298672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28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34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EC16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5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B3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02D0" w14:textId="00177878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AB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7A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5D7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80B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B8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E2BF" w14:textId="1F7537C9" w:rsidR="001E41F3" w:rsidRDefault="00B8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3A1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7B1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0907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86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D3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7BE2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505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FCC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0E8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8CC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BD18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82A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9D2E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D0650" w14:textId="7950A29B" w:rsidR="008863B9" w:rsidRDefault="00270544">
            <w:pPr>
              <w:pStyle w:val="CRCoverPage"/>
              <w:spacing w:after="0"/>
              <w:ind w:left="100"/>
              <w:rPr>
                <w:noProof/>
              </w:rPr>
            </w:pPr>
            <w:r w:rsidRPr="00EE0D81">
              <w:t>S5-19</w:t>
            </w:r>
            <w:r>
              <w:t>5</w:t>
            </w:r>
            <w:r w:rsidRPr="00EE0D81">
              <w:t>20</w:t>
            </w:r>
            <w:r>
              <w:t>1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0CCF6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9F413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68FD" w14:paraId="6C523205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259F05" w14:textId="77777777" w:rsidR="00CE68FD" w:rsidRDefault="00CE68F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15849D3F" w14:textId="77777777" w:rsidR="007500B4" w:rsidRDefault="007500B4" w:rsidP="007500B4">
      <w:pPr>
        <w:pStyle w:val="Heading4"/>
      </w:pPr>
      <w:bookmarkStart w:id="3" w:name="_Toc4604523"/>
      <w:r>
        <w:t>5.2.5.2</w:t>
      </w:r>
      <w:r>
        <w:tab/>
        <w:t>CHF CDRs</w:t>
      </w:r>
      <w:bookmarkEnd w:id="3"/>
    </w:p>
    <w:p w14:paraId="1B914771" w14:textId="77777777" w:rsidR="007500B4" w:rsidRPr="000A0DA1" w:rsidRDefault="007500B4" w:rsidP="007500B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6E78F4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C2301F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6104B33" w14:textId="77777777" w:rsidR="007500B4" w:rsidRDefault="007500B4" w:rsidP="007500B4">
      <w:pPr>
        <w:pStyle w:val="PL"/>
        <w:rPr>
          <w:noProof w:val="0"/>
        </w:rPr>
      </w:pPr>
    </w:p>
    <w:p w14:paraId="5A219E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BEGIN</w:t>
      </w:r>
    </w:p>
    <w:p w14:paraId="56BBE6C0" w14:textId="77777777" w:rsidR="007500B4" w:rsidRDefault="007500B4" w:rsidP="007500B4">
      <w:pPr>
        <w:pStyle w:val="PL"/>
        <w:rPr>
          <w:noProof w:val="0"/>
        </w:rPr>
      </w:pPr>
    </w:p>
    <w:p w14:paraId="0190254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1F2B9E3" w14:textId="77777777" w:rsidR="007500B4" w:rsidRDefault="007500B4" w:rsidP="007500B4">
      <w:pPr>
        <w:pStyle w:val="PL"/>
        <w:rPr>
          <w:noProof w:val="0"/>
        </w:rPr>
      </w:pPr>
    </w:p>
    <w:p w14:paraId="27D1E99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FA5C8B" w14:textId="77777777" w:rsidR="007500B4" w:rsidRDefault="007500B4" w:rsidP="007500B4">
      <w:pPr>
        <w:pStyle w:val="PL"/>
        <w:rPr>
          <w:noProof w:val="0"/>
        </w:rPr>
      </w:pPr>
    </w:p>
    <w:p w14:paraId="31BD22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FD4895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7A6820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9D7778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112A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FA662AA" w14:textId="77777777" w:rsidR="007500B4" w:rsidRDefault="007500B4" w:rsidP="007500B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D23C95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0EF96D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27ADC1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E59853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B577CC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65B6957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BE4F0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8DE78FD" w14:textId="77777777" w:rsidR="007500B4" w:rsidRDefault="007500B4" w:rsidP="007500B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9D453CE" w14:textId="77777777" w:rsidR="007500B4" w:rsidRPr="00761002" w:rsidRDefault="007500B4" w:rsidP="007500B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19FF42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0657E3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60A7D0D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104495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C7E31A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0446D9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C2E5A4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94B519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986771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69431C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E47945C" w14:textId="77777777" w:rsidR="007500B4" w:rsidRDefault="007500B4" w:rsidP="007500B4">
      <w:pPr>
        <w:pStyle w:val="PL"/>
        <w:rPr>
          <w:noProof w:val="0"/>
        </w:rPr>
      </w:pPr>
    </w:p>
    <w:p w14:paraId="7B13762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4A94D4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E0667CB" w14:textId="77777777" w:rsidR="007500B4" w:rsidRDefault="007500B4" w:rsidP="007500B4">
      <w:pPr>
        <w:pStyle w:val="PL"/>
        <w:rPr>
          <w:noProof w:val="0"/>
        </w:rPr>
      </w:pPr>
    </w:p>
    <w:p w14:paraId="36C8D02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0E565B8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B7C149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22FC3E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7B018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2F59F7C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3F427F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08AF343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472B589" w14:textId="77777777" w:rsidR="007500B4" w:rsidRDefault="007500B4" w:rsidP="007500B4">
      <w:pPr>
        <w:pStyle w:val="PL"/>
        <w:rPr>
          <w:noProof w:val="0"/>
        </w:rPr>
      </w:pPr>
    </w:p>
    <w:p w14:paraId="7FAB324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5B4515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1A0589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0F7322E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F0E921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D067F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D45E121" w14:textId="77777777" w:rsidR="007500B4" w:rsidRDefault="007500B4" w:rsidP="007500B4">
      <w:pPr>
        <w:pStyle w:val="PL"/>
        <w:rPr>
          <w:noProof w:val="0"/>
        </w:rPr>
      </w:pPr>
    </w:p>
    <w:p w14:paraId="7CDA981C" w14:textId="77777777" w:rsidR="007500B4" w:rsidRDefault="007500B4" w:rsidP="007500B4">
      <w:pPr>
        <w:pStyle w:val="PL"/>
        <w:rPr>
          <w:noProof w:val="0"/>
        </w:rPr>
      </w:pPr>
    </w:p>
    <w:p w14:paraId="690A646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;</w:t>
      </w:r>
    </w:p>
    <w:p w14:paraId="4EB9C0F8" w14:textId="77777777" w:rsidR="007500B4" w:rsidRDefault="007500B4" w:rsidP="007500B4">
      <w:pPr>
        <w:pStyle w:val="PL"/>
        <w:rPr>
          <w:noProof w:val="0"/>
        </w:rPr>
      </w:pPr>
    </w:p>
    <w:p w14:paraId="472CBA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A09A926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FAAC9C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60ADEBB" w14:textId="77777777" w:rsidR="007500B4" w:rsidRDefault="007500B4" w:rsidP="007500B4">
      <w:pPr>
        <w:pStyle w:val="PL"/>
        <w:rPr>
          <w:noProof w:val="0"/>
        </w:rPr>
      </w:pPr>
    </w:p>
    <w:p w14:paraId="7A0FA23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4D01D7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F06F1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87C55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4DFB3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4F5E5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881B5C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432815B9" w14:textId="77777777" w:rsidR="007500B4" w:rsidRDefault="007500B4" w:rsidP="007500B4">
      <w:pPr>
        <w:pStyle w:val="PL"/>
        <w:rPr>
          <w:noProof w:val="0"/>
        </w:rPr>
      </w:pPr>
    </w:p>
    <w:p w14:paraId="73D6200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9804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AF3D5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754D9A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D2E4AD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F8C62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9D5E5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DD2A04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45C1E9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D0E22F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25FC8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FADEC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E5A72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ED5B5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7B082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9797D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4D6E04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2664D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9BF79F6" w14:textId="77777777" w:rsidR="007500B4" w:rsidRDefault="007500B4" w:rsidP="007500B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11B6931C" w14:textId="77777777" w:rsidR="007500B4" w:rsidRDefault="007500B4" w:rsidP="007500B4">
      <w:pPr>
        <w:pStyle w:val="PL"/>
        <w:rPr>
          <w:noProof w:val="0"/>
        </w:rPr>
      </w:pPr>
    </w:p>
    <w:p w14:paraId="24364A4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1CB521D" w14:textId="77777777" w:rsidR="007500B4" w:rsidRDefault="007500B4" w:rsidP="007500B4">
      <w:pPr>
        <w:pStyle w:val="PL"/>
        <w:rPr>
          <w:noProof w:val="0"/>
        </w:rPr>
      </w:pPr>
    </w:p>
    <w:p w14:paraId="001A0C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0266645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2D24C06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5F6840D" w14:textId="77777777" w:rsidR="007500B4" w:rsidRDefault="007500B4" w:rsidP="007500B4">
      <w:pPr>
        <w:pStyle w:val="PL"/>
        <w:rPr>
          <w:noProof w:val="0"/>
        </w:rPr>
      </w:pPr>
    </w:p>
    <w:p w14:paraId="0D34D3B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AA95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1250CC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56929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E58DF5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27D04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6113C1D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E0173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8A8DC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11175E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5E4837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A9566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0918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8EA2D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AED77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2FB6E3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2C0937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0E71C3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D3374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A10C4B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57FB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4F6EE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45DFF1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50FDC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C7E03B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6034E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7ADA6412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73E04F2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1507BE1" w14:textId="77777777" w:rsidR="007500B4" w:rsidRDefault="007500B4" w:rsidP="007500B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7AD108C" w14:textId="77777777" w:rsidR="007500B4" w:rsidRDefault="007500B4" w:rsidP="007500B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560B2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09A6612A" w14:textId="77777777" w:rsidR="007500B4" w:rsidRDefault="007500B4" w:rsidP="007500B4">
      <w:pPr>
        <w:pStyle w:val="PL"/>
        <w:rPr>
          <w:noProof w:val="0"/>
        </w:rPr>
      </w:pPr>
    </w:p>
    <w:p w14:paraId="4EEA4C8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D865001" w14:textId="77777777" w:rsidR="007500B4" w:rsidRDefault="007500B4" w:rsidP="007500B4">
      <w:pPr>
        <w:pStyle w:val="PL"/>
        <w:rPr>
          <w:noProof w:val="0"/>
        </w:rPr>
      </w:pPr>
    </w:p>
    <w:p w14:paraId="74B7E6F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E2573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DD429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F55DD19" w14:textId="77777777" w:rsidR="007500B4" w:rsidRDefault="007500B4" w:rsidP="007500B4">
      <w:pPr>
        <w:pStyle w:val="PL"/>
        <w:rPr>
          <w:noProof w:val="0"/>
        </w:rPr>
      </w:pPr>
    </w:p>
    <w:p w14:paraId="3C0FC03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4D66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B6608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45C09F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9F720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89FD09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61212CA" w14:textId="77777777" w:rsidR="007500B4" w:rsidRDefault="007500B4" w:rsidP="007500B4">
      <w:pPr>
        <w:pStyle w:val="PL"/>
        <w:rPr>
          <w:noProof w:val="0"/>
        </w:rPr>
      </w:pPr>
    </w:p>
    <w:p w14:paraId="7E67925D" w14:textId="77777777" w:rsidR="007500B4" w:rsidRDefault="007500B4" w:rsidP="007500B4">
      <w:pPr>
        <w:pStyle w:val="PL"/>
        <w:rPr>
          <w:noProof w:val="0"/>
        </w:rPr>
      </w:pPr>
    </w:p>
    <w:p w14:paraId="666708D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9CA57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027A63B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C513795" w14:textId="77777777" w:rsidR="007500B4" w:rsidRDefault="007500B4" w:rsidP="007500B4">
      <w:pPr>
        <w:pStyle w:val="PL"/>
        <w:rPr>
          <w:noProof w:val="0"/>
        </w:rPr>
      </w:pPr>
    </w:p>
    <w:p w14:paraId="42CE148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F5DE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1555B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2AD3D9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B20EB8D" w14:textId="77777777" w:rsidR="007500B4" w:rsidRDefault="007500B4" w:rsidP="007500B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8F9595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0E42AC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3C49F0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B9D5BE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EDADC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D3978D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0DD322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0D929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6153EC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81689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3947E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2B2D4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19831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6AECE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B3481F3" w14:textId="77777777" w:rsidR="007500B4" w:rsidRDefault="007500B4" w:rsidP="007500B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86A40B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F42571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F1321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EBF0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57BC01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785C7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49A8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ECBD47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CA1CDCB" w14:textId="77777777" w:rsidR="007500B4" w:rsidRDefault="007500B4" w:rsidP="007500B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609707" w14:textId="77777777" w:rsidR="007500B4" w:rsidRDefault="007500B4" w:rsidP="007500B4">
      <w:pPr>
        <w:pStyle w:val="PL"/>
        <w:rPr>
          <w:noProof w:val="0"/>
        </w:rPr>
      </w:pPr>
    </w:p>
    <w:p w14:paraId="428E967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732E88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5B32B97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4020E54" w14:textId="77777777" w:rsidR="007500B4" w:rsidRDefault="007500B4" w:rsidP="007500B4">
      <w:pPr>
        <w:pStyle w:val="PL"/>
        <w:rPr>
          <w:noProof w:val="0"/>
        </w:rPr>
      </w:pPr>
    </w:p>
    <w:p w14:paraId="1DEC8F4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41335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B5B725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E3D3B8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E20B8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6245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0269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096A9B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EF9DD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2B703D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1AE6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D0EB0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7844B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956D4E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33190B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F8948D8" w14:textId="77777777" w:rsidR="007500B4" w:rsidRDefault="007500B4" w:rsidP="007500B4">
      <w:pPr>
        <w:pStyle w:val="PL"/>
        <w:rPr>
          <w:noProof w:val="0"/>
        </w:rPr>
      </w:pPr>
    </w:p>
    <w:p w14:paraId="40BC5F2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59C6A50" w14:textId="77777777" w:rsidR="007500B4" w:rsidRDefault="007500B4" w:rsidP="007500B4">
      <w:pPr>
        <w:pStyle w:val="PL"/>
        <w:rPr>
          <w:noProof w:val="0"/>
        </w:rPr>
      </w:pPr>
    </w:p>
    <w:p w14:paraId="2CA7498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8BD221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D219A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692F368B" w14:textId="77777777" w:rsidR="007500B4" w:rsidRDefault="007500B4" w:rsidP="007500B4">
      <w:pPr>
        <w:pStyle w:val="PL"/>
        <w:rPr>
          <w:noProof w:val="0"/>
        </w:rPr>
      </w:pPr>
    </w:p>
    <w:p w14:paraId="534C5DB8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B432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311F1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25898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BD8688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2E6A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C897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56828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7F694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99A273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DF2B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A3AB8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F87B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D9BBBA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A7AEB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89F1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9377F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122C4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DCC4C5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19A3BB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4F2A516" w14:textId="77777777" w:rsidR="007500B4" w:rsidRDefault="007500B4" w:rsidP="007500B4">
      <w:pPr>
        <w:pStyle w:val="PL"/>
        <w:rPr>
          <w:noProof w:val="0"/>
        </w:rPr>
      </w:pPr>
    </w:p>
    <w:p w14:paraId="1BB43E9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6CD31687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79141EC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3EE455D" w14:textId="77777777" w:rsidR="007500B4" w:rsidRDefault="007500B4" w:rsidP="007500B4">
      <w:pPr>
        <w:pStyle w:val="PL"/>
        <w:rPr>
          <w:noProof w:val="0"/>
        </w:rPr>
      </w:pPr>
    </w:p>
    <w:p w14:paraId="36E7BEC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8DADE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1D55752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7CF55E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EDE15ED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8FC0BD2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85E789E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B460C81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95A992A" w14:textId="77777777" w:rsidR="007500B4" w:rsidRPr="00945342" w:rsidRDefault="007500B4" w:rsidP="007500B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3B2B41B" w14:textId="77777777" w:rsidR="007500B4" w:rsidRPr="00767945" w:rsidRDefault="007500B4" w:rsidP="007500B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9B42D19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0330841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0D055F2" w14:textId="77777777" w:rsidR="007500B4" w:rsidRPr="00527A24" w:rsidRDefault="007500B4" w:rsidP="007500B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37DDE76" w14:textId="77777777" w:rsidR="007500B4" w:rsidRDefault="007500B4" w:rsidP="007500B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ECC1B8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748C8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41F5FA" w14:textId="77777777" w:rsidR="007500B4" w:rsidRDefault="007500B4" w:rsidP="007500B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3865939" w14:textId="77777777" w:rsidR="007500B4" w:rsidRDefault="007500B4" w:rsidP="007500B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419E50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70733698" w14:textId="77777777" w:rsidR="007500B4" w:rsidRDefault="007500B4" w:rsidP="007500B4">
      <w:pPr>
        <w:pStyle w:val="PL"/>
        <w:rPr>
          <w:noProof w:val="0"/>
        </w:rPr>
      </w:pPr>
    </w:p>
    <w:p w14:paraId="0F02604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335AF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2361FF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174CC8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8D623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A2BB00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90DD4D7" w14:textId="77777777" w:rsidR="007500B4" w:rsidRDefault="007500B4" w:rsidP="007500B4">
      <w:pPr>
        <w:pStyle w:val="PL"/>
        <w:rPr>
          <w:noProof w:val="0"/>
        </w:rPr>
      </w:pPr>
    </w:p>
    <w:p w14:paraId="12AB081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4661EE83" w14:textId="77777777" w:rsidR="007500B4" w:rsidRDefault="007500B4" w:rsidP="007500B4">
      <w:pPr>
        <w:pStyle w:val="PL"/>
      </w:pPr>
      <w:r>
        <w:rPr>
          <w:noProof w:val="0"/>
        </w:rPr>
        <w:t>-- See subclause 2.10.1 of 3GPP TS 23.003 [7] for encoding.</w:t>
      </w:r>
    </w:p>
    <w:p w14:paraId="3607EC1C" w14:textId="77777777" w:rsidR="007500B4" w:rsidRDefault="007500B4" w:rsidP="007500B4">
      <w:pPr>
        <w:pStyle w:val="PL"/>
        <w:rPr>
          <w:noProof w:val="0"/>
        </w:rPr>
      </w:pPr>
    </w:p>
    <w:p w14:paraId="68F9C3D0" w14:textId="77777777" w:rsidR="007500B4" w:rsidRPr="00B179D2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0D9F401" w14:textId="77777777" w:rsidR="007500B4" w:rsidRDefault="007500B4" w:rsidP="007500B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472A45A" w14:textId="77777777" w:rsidR="007500B4" w:rsidRDefault="007500B4" w:rsidP="007500B4">
      <w:pPr>
        <w:pStyle w:val="PL"/>
        <w:rPr>
          <w:noProof w:val="0"/>
        </w:rPr>
      </w:pPr>
    </w:p>
    <w:p w14:paraId="4D17F04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6AB1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A27B1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BEF7E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38AEF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59CD1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230B8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77DB4B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C8AFB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ACCB22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9DC4D8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3960996" w14:textId="77777777" w:rsidR="007500B4" w:rsidRDefault="007500B4" w:rsidP="007500B4">
      <w:pPr>
        <w:pStyle w:val="PL"/>
        <w:rPr>
          <w:noProof w:val="0"/>
        </w:rPr>
      </w:pPr>
    </w:p>
    <w:p w14:paraId="2DFA6A0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C3552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6B09B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FD1F27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F95FF" w14:textId="77777777" w:rsidR="007500B4" w:rsidRDefault="007500B4" w:rsidP="007500B4">
      <w:pPr>
        <w:pStyle w:val="PL"/>
        <w:rPr>
          <w:noProof w:val="0"/>
        </w:rPr>
      </w:pPr>
    </w:p>
    <w:p w14:paraId="2C3A3E84" w14:textId="77777777" w:rsidR="007500B4" w:rsidRDefault="007500B4" w:rsidP="007500B4">
      <w:pPr>
        <w:pStyle w:val="PL"/>
        <w:rPr>
          <w:noProof w:val="0"/>
        </w:rPr>
      </w:pPr>
    </w:p>
    <w:p w14:paraId="517D109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5F1508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5AA702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69D7B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29FAC0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297DAF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36B72B30" w14:textId="77777777" w:rsidR="007500B4" w:rsidRDefault="007500B4" w:rsidP="007500B4">
      <w:pPr>
        <w:pStyle w:val="PL"/>
        <w:rPr>
          <w:noProof w:val="0"/>
        </w:rPr>
      </w:pPr>
    </w:p>
    <w:p w14:paraId="2C00AFE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68CDC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CAAAF6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B18863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6E0FC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03D56B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C34A4C4" w14:textId="77777777" w:rsidR="007500B4" w:rsidRDefault="007500B4" w:rsidP="007500B4">
      <w:pPr>
        <w:pStyle w:val="PL"/>
        <w:rPr>
          <w:noProof w:val="0"/>
        </w:rPr>
      </w:pPr>
    </w:p>
    <w:p w14:paraId="2AA1B777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90815E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D88F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1BD9A6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9D76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299722" w14:textId="77777777" w:rsidR="007500B4" w:rsidRDefault="007500B4" w:rsidP="007500B4">
      <w:pPr>
        <w:pStyle w:val="PL"/>
        <w:rPr>
          <w:noProof w:val="0"/>
        </w:rPr>
      </w:pPr>
    </w:p>
    <w:p w14:paraId="1F97D1D7" w14:textId="77777777" w:rsidR="007500B4" w:rsidRPr="00920268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E59DA7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81E7A91" w14:textId="77777777" w:rsidR="007500B4" w:rsidRPr="007D5722" w:rsidRDefault="007500B4" w:rsidP="007500B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450F22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065B3B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8ACDB50" w14:textId="77777777" w:rsidR="007500B4" w:rsidRDefault="007500B4" w:rsidP="007500B4">
      <w:pPr>
        <w:pStyle w:val="PL"/>
        <w:rPr>
          <w:noProof w:val="0"/>
        </w:rPr>
      </w:pPr>
    </w:p>
    <w:p w14:paraId="6A663F8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A062C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6FB523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E495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A1944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36987" w14:textId="77777777" w:rsidR="007500B4" w:rsidRDefault="007500B4" w:rsidP="007500B4">
      <w:pPr>
        <w:pStyle w:val="PL"/>
        <w:rPr>
          <w:noProof w:val="0"/>
        </w:rPr>
      </w:pPr>
    </w:p>
    <w:p w14:paraId="0FB416D2" w14:textId="77777777" w:rsidR="007500B4" w:rsidRDefault="007500B4" w:rsidP="007500B4">
      <w:pPr>
        <w:pStyle w:val="PL"/>
        <w:rPr>
          <w:noProof w:val="0"/>
        </w:rPr>
      </w:pPr>
    </w:p>
    <w:p w14:paraId="0ADC214D" w14:textId="77777777" w:rsidR="007500B4" w:rsidRDefault="007500B4" w:rsidP="007500B4">
      <w:pPr>
        <w:pStyle w:val="PL"/>
        <w:rPr>
          <w:noProof w:val="0"/>
        </w:rPr>
      </w:pPr>
    </w:p>
    <w:p w14:paraId="39F6447D" w14:textId="77777777" w:rsidR="007500B4" w:rsidRPr="00920268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37AE4E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4F7C58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061330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BEF070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BED8A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2F7C22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5E0F98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2D1D7A9" w14:textId="77777777" w:rsidR="007500B4" w:rsidRDefault="007500B4" w:rsidP="007500B4">
      <w:pPr>
        <w:pStyle w:val="PL"/>
        <w:rPr>
          <w:noProof w:val="0"/>
        </w:rPr>
      </w:pPr>
    </w:p>
    <w:p w14:paraId="674B2E88" w14:textId="77777777" w:rsidR="007500B4" w:rsidRDefault="007500B4" w:rsidP="007500B4">
      <w:pPr>
        <w:pStyle w:val="PL"/>
        <w:rPr>
          <w:noProof w:val="0"/>
        </w:rPr>
      </w:pPr>
    </w:p>
    <w:p w14:paraId="4A4503D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B0AF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9490F3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2D9DC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ADE3F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3C61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666EDB4" w14:textId="4D805796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ins w:id="4" w:author="Robert v1" w:date="2019-08-09T10:24:00Z">
        <w:r w:rsidR="00ED2B1C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25B9ED81" w14:textId="395216F2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ins w:id="5" w:author="Robert v1" w:date="2019-08-09T10:24:00Z">
        <w:r w:rsidR="00ED2B1C">
          <w:rPr>
            <w:noProof w:val="0"/>
          </w:rPr>
          <w:t xml:space="preserve"> OPTIONAL</w:t>
        </w:r>
      </w:ins>
    </w:p>
    <w:p w14:paraId="68D942E8" w14:textId="77777777" w:rsidR="007500B4" w:rsidRDefault="007500B4" w:rsidP="007500B4">
      <w:pPr>
        <w:pStyle w:val="PL"/>
        <w:rPr>
          <w:noProof w:val="0"/>
        </w:rPr>
      </w:pPr>
    </w:p>
    <w:p w14:paraId="71E89E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40F4434" w14:textId="77777777" w:rsidR="007500B4" w:rsidRDefault="007500B4" w:rsidP="007500B4">
      <w:pPr>
        <w:pStyle w:val="PL"/>
        <w:rPr>
          <w:noProof w:val="0"/>
        </w:rPr>
      </w:pPr>
    </w:p>
    <w:p w14:paraId="58B8353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DDE4CE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4393686" w14:textId="77777777" w:rsidR="007500B4" w:rsidRDefault="007500B4" w:rsidP="007500B4">
      <w:pPr>
        <w:pStyle w:val="PL"/>
        <w:rPr>
          <w:noProof w:val="0"/>
        </w:rPr>
      </w:pPr>
    </w:p>
    <w:p w14:paraId="61ED8F2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9937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DF18C7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A6D9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EAFC3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D9DDD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0F2116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36E63A1" w14:textId="77777777" w:rsidR="007500B4" w:rsidRDefault="007500B4" w:rsidP="007500B4">
      <w:pPr>
        <w:pStyle w:val="PL"/>
        <w:rPr>
          <w:noProof w:val="0"/>
        </w:rPr>
      </w:pPr>
    </w:p>
    <w:p w14:paraId="3CF0C6F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C0EDE4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17157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43A8FA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5A6CCC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B0B65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F46C22F" w14:textId="77777777" w:rsidR="007500B4" w:rsidRDefault="007500B4" w:rsidP="007500B4">
      <w:pPr>
        <w:pStyle w:val="PL"/>
        <w:rPr>
          <w:noProof w:val="0"/>
        </w:rPr>
      </w:pPr>
    </w:p>
    <w:p w14:paraId="28943FBF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5E3E7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C8FC2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1591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87F8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B4AF28F" w14:textId="77777777" w:rsidR="007500B4" w:rsidRDefault="007500B4" w:rsidP="007500B4">
      <w:pPr>
        <w:pStyle w:val="PL"/>
        <w:rPr>
          <w:noProof w:val="0"/>
        </w:rPr>
      </w:pPr>
    </w:p>
    <w:p w14:paraId="75482CF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CF2EC5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E614DA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5EBB76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EE716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25CB5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9A3FA07" w14:textId="77777777" w:rsidR="007500B4" w:rsidRDefault="007500B4" w:rsidP="007500B4">
      <w:pPr>
        <w:pStyle w:val="PL"/>
        <w:rPr>
          <w:noProof w:val="0"/>
        </w:rPr>
      </w:pPr>
    </w:p>
    <w:p w14:paraId="52BBBB1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704D49F" w14:textId="77777777" w:rsidR="007500B4" w:rsidRDefault="007500B4" w:rsidP="007500B4">
      <w:pPr>
        <w:pStyle w:val="PL"/>
        <w:rPr>
          <w:noProof w:val="0"/>
        </w:rPr>
      </w:pPr>
    </w:p>
    <w:p w14:paraId="5F5D8FE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65AC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EA38DF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8B085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CCAF6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70DCA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ECEBAC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BE04DA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70F8C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84873B" w14:textId="77777777" w:rsidR="007500B4" w:rsidRDefault="007500B4" w:rsidP="007500B4">
      <w:pPr>
        <w:pStyle w:val="PL"/>
      </w:pPr>
    </w:p>
    <w:p w14:paraId="4944D8AC" w14:textId="77777777" w:rsidR="007500B4" w:rsidRDefault="007500B4" w:rsidP="007500B4">
      <w:pPr>
        <w:pStyle w:val="PL"/>
      </w:pPr>
    </w:p>
    <w:p w14:paraId="71390A3C" w14:textId="77777777" w:rsidR="007500B4" w:rsidRDefault="007500B4" w:rsidP="007500B4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4A92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BD529C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AF66D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0939E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3FDEBD8" w14:textId="77777777" w:rsidR="007500B4" w:rsidRDefault="007500B4" w:rsidP="007500B4">
      <w:pPr>
        <w:pStyle w:val="PL"/>
        <w:rPr>
          <w:noProof w:val="0"/>
        </w:rPr>
      </w:pPr>
    </w:p>
    <w:p w14:paraId="0F4D6A0F" w14:textId="77777777" w:rsidR="007500B4" w:rsidRDefault="007500B4" w:rsidP="007500B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EA687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6B74F3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67AA1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F5AA9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B9D77F0" w14:textId="77777777" w:rsidR="007500B4" w:rsidRDefault="007500B4" w:rsidP="007500B4">
      <w:pPr>
        <w:pStyle w:val="PL"/>
        <w:rPr>
          <w:noProof w:val="0"/>
        </w:rPr>
      </w:pPr>
    </w:p>
    <w:p w14:paraId="330EDDF2" w14:textId="77777777" w:rsidR="007500B4" w:rsidRDefault="007500B4" w:rsidP="007500B4">
      <w:pPr>
        <w:pStyle w:val="PL"/>
        <w:rPr>
          <w:noProof w:val="0"/>
        </w:rPr>
      </w:pPr>
    </w:p>
    <w:p w14:paraId="5C6569C0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996C69D" w14:textId="77777777" w:rsidR="007500B4" w:rsidRDefault="007500B4" w:rsidP="007500B4">
      <w:pPr>
        <w:pStyle w:val="PL"/>
        <w:rPr>
          <w:noProof w:val="0"/>
        </w:rPr>
      </w:pPr>
    </w:p>
    <w:p w14:paraId="684E4309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D6E8D7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5368006" w14:textId="77777777" w:rsidR="007500B4" w:rsidRDefault="007500B4" w:rsidP="007500B4">
      <w:pPr>
        <w:pStyle w:val="PL"/>
        <w:rPr>
          <w:noProof w:val="0"/>
        </w:rPr>
      </w:pPr>
    </w:p>
    <w:p w14:paraId="06DA45F1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B9E7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CEA2F2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F2023B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F070BE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C618B65" w14:textId="77777777" w:rsidR="007500B4" w:rsidRDefault="007500B4" w:rsidP="007500B4">
      <w:pPr>
        <w:pStyle w:val="PL"/>
        <w:rPr>
          <w:noProof w:val="0"/>
        </w:rPr>
      </w:pPr>
    </w:p>
    <w:p w14:paraId="652D64AD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7C298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B51CA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BF576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89493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2BC97B73" w14:textId="77777777" w:rsidR="007500B4" w:rsidRDefault="007500B4" w:rsidP="007500B4">
      <w:pPr>
        <w:pStyle w:val="PL"/>
        <w:rPr>
          <w:noProof w:val="0"/>
        </w:rPr>
      </w:pPr>
    </w:p>
    <w:p w14:paraId="6B91A96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1D420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537A6C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1AA8A8F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3666CA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B62747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19FAF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EBE203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7EE5A355" w14:textId="77777777" w:rsidR="007500B4" w:rsidRDefault="007500B4" w:rsidP="007500B4">
      <w:pPr>
        <w:pStyle w:val="PL"/>
        <w:rPr>
          <w:noProof w:val="0"/>
        </w:rPr>
      </w:pPr>
    </w:p>
    <w:p w14:paraId="4AB7E22C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6C9A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064D6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785878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8ADF5A6" w14:textId="77777777" w:rsidR="007500B4" w:rsidRDefault="007500B4" w:rsidP="007500B4">
      <w:pPr>
        <w:pStyle w:val="PL"/>
        <w:rPr>
          <w:noProof w:val="0"/>
        </w:rPr>
      </w:pPr>
    </w:p>
    <w:p w14:paraId="44B5E1C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0A48976" w14:textId="77777777" w:rsidR="007500B4" w:rsidRDefault="007500B4" w:rsidP="007500B4">
      <w:pPr>
        <w:pStyle w:val="PL"/>
        <w:rPr>
          <w:noProof w:val="0"/>
        </w:rPr>
      </w:pPr>
    </w:p>
    <w:p w14:paraId="133A1D61" w14:textId="77777777" w:rsidR="007500B4" w:rsidRDefault="007500B4" w:rsidP="007500B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85DD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59C65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BEF155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E12F17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7C63F11" w14:textId="77777777" w:rsidR="007500B4" w:rsidRDefault="007500B4" w:rsidP="007500B4">
      <w:pPr>
        <w:pStyle w:val="PL"/>
        <w:rPr>
          <w:noProof w:val="0"/>
        </w:rPr>
      </w:pPr>
    </w:p>
    <w:p w14:paraId="6B6E4B09" w14:textId="77777777" w:rsidR="007500B4" w:rsidRDefault="007500B4" w:rsidP="007500B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1418CA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ABD00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FBB1E0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587BB348" w14:textId="77777777" w:rsidR="007500B4" w:rsidRDefault="007500B4" w:rsidP="007500B4">
      <w:pPr>
        <w:pStyle w:val="PL"/>
        <w:rPr>
          <w:noProof w:val="0"/>
        </w:rPr>
      </w:pPr>
    </w:p>
    <w:p w14:paraId="1C99A89A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DE5CE7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042DD59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D67C41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40DA9613" w14:textId="77777777" w:rsidR="007500B4" w:rsidRDefault="007500B4" w:rsidP="007500B4">
      <w:pPr>
        <w:pStyle w:val="PL"/>
        <w:rPr>
          <w:noProof w:val="0"/>
        </w:rPr>
      </w:pPr>
    </w:p>
    <w:p w14:paraId="1CBC2A26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9A9C61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0120B1A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4D0D8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0D633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5A4127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526639A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6BD7E66" w14:textId="77777777" w:rsidR="007500B4" w:rsidRDefault="007500B4" w:rsidP="007500B4">
      <w:pPr>
        <w:pStyle w:val="PL"/>
        <w:rPr>
          <w:noProof w:val="0"/>
        </w:rPr>
      </w:pPr>
    </w:p>
    <w:p w14:paraId="1EA6EFA4" w14:textId="77777777" w:rsidR="007500B4" w:rsidRDefault="007500B4" w:rsidP="007500B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05441F3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216EB3D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F5E2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F84BD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5834297" w14:textId="77777777" w:rsidR="007500B4" w:rsidRDefault="007500B4" w:rsidP="007500B4">
      <w:pPr>
        <w:pStyle w:val="PL"/>
        <w:rPr>
          <w:noProof w:val="0"/>
        </w:rPr>
      </w:pPr>
    </w:p>
    <w:p w14:paraId="079E6484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82BE4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4CCA3E3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C2E74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12F7A5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574420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814EC4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5B8C69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CA874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57878E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9C304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996EA4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DA6EE6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2813BC6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182EB7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34155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C781B5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6BD5D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9C0835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97C001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51D525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0EDC75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7D04998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83FE0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6B649B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A3690C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A5DDF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E52ADA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4DC95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D6D3F8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32B29D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9F1B48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8A6EC6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6C79A4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275BF6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A3C9BB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22DEE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7191CD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974EC1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591920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C9C23F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D1B584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D17389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EE3090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6DDCA9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5B1476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D0E6BF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0D50486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BF7872A" w14:textId="77777777" w:rsidR="007500B4" w:rsidRDefault="007500B4" w:rsidP="007500B4">
      <w:pPr>
        <w:pStyle w:val="PL"/>
        <w:rPr>
          <w:noProof w:val="0"/>
        </w:rPr>
      </w:pPr>
    </w:p>
    <w:p w14:paraId="420942F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85B602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648501F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DA8A74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2582F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1E1E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A8381D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217E69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9F653D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9FB849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11BAA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D7AB2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71CD52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828E874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46A98B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70D22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B3A4AA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464EBC83" w14:textId="77777777" w:rsidR="007500B4" w:rsidRDefault="007500B4" w:rsidP="007500B4">
      <w:pPr>
        <w:pStyle w:val="PL"/>
        <w:rPr>
          <w:noProof w:val="0"/>
          <w:lang w:val="it-IT"/>
        </w:rPr>
      </w:pPr>
    </w:p>
    <w:p w14:paraId="55A2D13E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4227B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EF987E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01B4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8496D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69B9A96" w14:textId="77777777" w:rsidR="007500B4" w:rsidRDefault="007500B4" w:rsidP="007500B4">
      <w:pPr>
        <w:pStyle w:val="PL"/>
        <w:rPr>
          <w:noProof w:val="0"/>
        </w:rPr>
      </w:pPr>
    </w:p>
    <w:p w14:paraId="0A86363A" w14:textId="77777777" w:rsidR="007500B4" w:rsidRDefault="007500B4" w:rsidP="007500B4">
      <w:pPr>
        <w:pStyle w:val="PL"/>
        <w:rPr>
          <w:noProof w:val="0"/>
        </w:rPr>
      </w:pPr>
    </w:p>
    <w:p w14:paraId="59DAF85B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76981F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</w:t>
      </w:r>
    </w:p>
    <w:p w14:paraId="20B6A7A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A4B0CC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54CD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33D0955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3FDF2E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05CB95A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3F69F8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BD11261" w14:textId="77777777" w:rsidR="007500B4" w:rsidRDefault="007500B4" w:rsidP="007500B4">
      <w:pPr>
        <w:pStyle w:val="PL"/>
        <w:rPr>
          <w:noProof w:val="0"/>
        </w:rPr>
      </w:pPr>
    </w:p>
    <w:p w14:paraId="5EBAF16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4CCA27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7980733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FD1A8C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3943B394" w14:textId="77777777" w:rsidR="007500B4" w:rsidRDefault="007500B4" w:rsidP="007500B4">
      <w:pPr>
        <w:pStyle w:val="PL"/>
        <w:rPr>
          <w:noProof w:val="0"/>
        </w:rPr>
      </w:pPr>
    </w:p>
    <w:p w14:paraId="754D08D5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58CBF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4949A12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3E75CE3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DE33AB7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11507EE9" w14:textId="77777777" w:rsidR="007500B4" w:rsidRDefault="007500B4" w:rsidP="007500B4">
      <w:pPr>
        <w:pStyle w:val="PL"/>
        <w:rPr>
          <w:noProof w:val="0"/>
        </w:rPr>
      </w:pPr>
    </w:p>
    <w:p w14:paraId="58217102" w14:textId="77777777" w:rsidR="007500B4" w:rsidRDefault="007500B4" w:rsidP="007500B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F934B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{</w:t>
      </w:r>
    </w:p>
    <w:p w14:paraId="1467316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5DF4B15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250387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A935D9E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7B19F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7A0E376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2431CE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B9A1FC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388445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2D14B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013DE40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541F2F9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E131D5D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7E5A49A1" w14:textId="77777777" w:rsidR="007500B4" w:rsidRDefault="007500B4" w:rsidP="007500B4">
      <w:pPr>
        <w:pStyle w:val="PL"/>
        <w:rPr>
          <w:noProof w:val="0"/>
        </w:rPr>
      </w:pPr>
      <w:r>
        <w:rPr>
          <w:noProof w:val="0"/>
        </w:rPr>
        <w:t>}</w:t>
      </w:r>
    </w:p>
    <w:p w14:paraId="68C7A550" w14:textId="77777777" w:rsidR="007500B4" w:rsidRDefault="007500B4" w:rsidP="007500B4">
      <w:pPr>
        <w:pStyle w:val="PL"/>
        <w:rPr>
          <w:noProof w:val="0"/>
        </w:rPr>
      </w:pPr>
    </w:p>
    <w:p w14:paraId="4E1DE9C5" w14:textId="77777777" w:rsidR="007500B4" w:rsidRDefault="007500B4" w:rsidP="007500B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C9E0022" w14:textId="77777777" w:rsidR="007500B4" w:rsidRDefault="007500B4" w:rsidP="007500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456" w14:paraId="24052D56" w14:textId="77777777" w:rsidTr="00514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936137" w14:textId="77777777" w:rsidR="00514456" w:rsidRDefault="005144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0895390B" w14:textId="77777777" w:rsidR="001E41F3" w:rsidRDefault="001E41F3" w:rsidP="00514456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BD4BE" w14:textId="77777777" w:rsidR="00912C17" w:rsidRDefault="00912C17">
      <w:r>
        <w:separator/>
      </w:r>
    </w:p>
  </w:endnote>
  <w:endnote w:type="continuationSeparator" w:id="0">
    <w:p w14:paraId="74A0C118" w14:textId="77777777" w:rsidR="00912C17" w:rsidRDefault="009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DE079" w14:textId="77777777" w:rsidR="00912C17" w:rsidRDefault="00912C17">
      <w:r>
        <w:separator/>
      </w:r>
    </w:p>
  </w:footnote>
  <w:footnote w:type="continuationSeparator" w:id="0">
    <w:p w14:paraId="63C67E29" w14:textId="77777777" w:rsidR="00912C17" w:rsidRDefault="009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BC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93C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F9E9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E51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46A"/>
    <w:rsid w:val="000C6598"/>
    <w:rsid w:val="00145D43"/>
    <w:rsid w:val="00192C46"/>
    <w:rsid w:val="001A08B3"/>
    <w:rsid w:val="001A7B60"/>
    <w:rsid w:val="001B52F0"/>
    <w:rsid w:val="001B7A65"/>
    <w:rsid w:val="001E41F3"/>
    <w:rsid w:val="001F022E"/>
    <w:rsid w:val="0026004D"/>
    <w:rsid w:val="002640DD"/>
    <w:rsid w:val="00270544"/>
    <w:rsid w:val="00275D12"/>
    <w:rsid w:val="00284FEB"/>
    <w:rsid w:val="002860C4"/>
    <w:rsid w:val="002B5741"/>
    <w:rsid w:val="00305409"/>
    <w:rsid w:val="003170D9"/>
    <w:rsid w:val="003609EF"/>
    <w:rsid w:val="0036231A"/>
    <w:rsid w:val="00374DD4"/>
    <w:rsid w:val="003E1A36"/>
    <w:rsid w:val="00410371"/>
    <w:rsid w:val="004242F1"/>
    <w:rsid w:val="004B75B7"/>
    <w:rsid w:val="0051445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0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7BB"/>
    <w:rsid w:val="008A45A6"/>
    <w:rsid w:val="008F686C"/>
    <w:rsid w:val="00912C1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37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8F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B1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500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A510B-7708-48A2-B43D-4A4B83926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7D7A1-4414-4AD1-BCFC-D8729063090A}">
  <ds:schemaRefs>
    <ds:schemaRef ds:uri="http://purl.org/dc/elements/1.1/"/>
    <ds:schemaRef ds:uri="http://schemas.microsoft.com/office/infopath/2007/PartnerControls"/>
    <ds:schemaRef ds:uri="7f749870-2569-4792-af43-33c88c0ebf06"/>
    <ds:schemaRef ds:uri="http://purl.org/dc/terms/"/>
    <ds:schemaRef ds:uri="http://schemas.openxmlformats.org/package/2006/metadata/core-properties"/>
    <ds:schemaRef ds:uri="fedd84ec-04d0-4819-beaa-73899009e17f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990BD8-C22F-4F36-B45D-C9FD01D49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13A12C-DF45-4E47-A66E-B6A23C0F6D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EB3C1B-6B5E-460E-8A8E-F1D64FF3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1771</Words>
  <Characters>16721</Characters>
  <Application>Microsoft Office Word</Application>
  <DocSecurity>0</DocSecurity>
  <Lines>1114</Lines>
  <Paragraphs>577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13</cp:revision>
  <cp:lastPrinted>1899-12-31T23:00:00Z</cp:lastPrinted>
  <dcterms:created xsi:type="dcterms:W3CDTF">2018-11-05T09:14:00Z</dcterms:created>
  <dcterms:modified xsi:type="dcterms:W3CDTF">2019-08-22T10:24:00Z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S5-195795</vt:lpwstr>
  </property>
  <property fmtid="{D5CDD505-2E9C-101B-9397-08002B2CF9AE}" pid="10" name="Spec#">
    <vt:lpwstr>32.298</vt:lpwstr>
  </property>
  <property fmtid="{D5CDD505-2E9C-101B-9397-08002B2CF9AE}" pid="11" name="Cr#">
    <vt:lpwstr>0727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Correction of NetworkFunctionInformation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